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952CD0" w14:textId="29FCC9A7" w:rsidR="006B2F86" w:rsidRDefault="00226649" w:rsidP="00E71FC3">
      <w:pPr>
        <w:pStyle w:val="NoSpacing"/>
      </w:pPr>
      <w:r>
        <w:rPr>
          <w:u w:val="single"/>
        </w:rPr>
        <w:t>Robert RUSSELL</w:t>
      </w:r>
      <w:r>
        <w:t xml:space="preserve">        (fl.1477)</w:t>
      </w:r>
    </w:p>
    <w:p w14:paraId="61D0CC7B" w14:textId="3AF636EF" w:rsidR="00226649" w:rsidRDefault="00226649" w:rsidP="00E71FC3">
      <w:pPr>
        <w:pStyle w:val="NoSpacing"/>
      </w:pPr>
      <w:r>
        <w:t>of Exeter.</w:t>
      </w:r>
    </w:p>
    <w:p w14:paraId="12A6472B" w14:textId="1004F605" w:rsidR="00226649" w:rsidRDefault="00226649" w:rsidP="00E71FC3">
      <w:pPr>
        <w:pStyle w:val="NoSpacing"/>
      </w:pPr>
    </w:p>
    <w:p w14:paraId="295ED68A" w14:textId="365932DE" w:rsidR="00226649" w:rsidRDefault="00226649" w:rsidP="00E71FC3">
      <w:pPr>
        <w:pStyle w:val="NoSpacing"/>
      </w:pPr>
    </w:p>
    <w:p w14:paraId="1701341C" w14:textId="2680283A" w:rsidR="00226649" w:rsidRDefault="00226649" w:rsidP="00E71FC3">
      <w:pPr>
        <w:pStyle w:val="NoSpacing"/>
      </w:pPr>
      <w:r>
        <w:tab/>
        <w:t>1477</w:t>
      </w:r>
      <w:r>
        <w:tab/>
        <w:t xml:space="preserve">Henry Grey, Lord Grey of </w:t>
      </w:r>
      <w:proofErr w:type="spellStart"/>
      <w:r>
        <w:t>Codnor</w:t>
      </w:r>
      <w:proofErr w:type="spellEnd"/>
      <w:r>
        <w:t xml:space="preserve">(q.v.), and others brought a suit against </w:t>
      </w:r>
    </w:p>
    <w:p w14:paraId="1D93F70A" w14:textId="67990FA0" w:rsidR="00226649" w:rsidRDefault="00226649" w:rsidP="00E71FC3">
      <w:pPr>
        <w:pStyle w:val="NoSpacing"/>
      </w:pPr>
      <w:r>
        <w:tab/>
      </w:r>
      <w:r>
        <w:tab/>
        <w:t xml:space="preserve">him, Matthew </w:t>
      </w:r>
      <w:proofErr w:type="spellStart"/>
      <w:r>
        <w:t>Jubbe</w:t>
      </w:r>
      <w:proofErr w:type="spellEnd"/>
      <w:r>
        <w:t>(q.v.) and others.</w:t>
      </w:r>
    </w:p>
    <w:p w14:paraId="75F961A3" w14:textId="39482B9A" w:rsidR="00226649" w:rsidRDefault="00226649" w:rsidP="00E71FC3">
      <w:pPr>
        <w:pStyle w:val="NoSpacing"/>
      </w:pPr>
      <w:r>
        <w:tab/>
      </w:r>
      <w:r>
        <w:tab/>
        <w:t>(Ricardian XXIX p.38)</w:t>
      </w:r>
    </w:p>
    <w:p w14:paraId="20BD933C" w14:textId="23C61893" w:rsidR="00226649" w:rsidRDefault="00226649" w:rsidP="00E71FC3">
      <w:pPr>
        <w:pStyle w:val="NoSpacing"/>
      </w:pPr>
    </w:p>
    <w:p w14:paraId="01A98697" w14:textId="5F9CF165" w:rsidR="00226649" w:rsidRDefault="00226649" w:rsidP="00E71FC3">
      <w:pPr>
        <w:pStyle w:val="NoSpacing"/>
      </w:pPr>
    </w:p>
    <w:p w14:paraId="22E5A5C8" w14:textId="1A65763C" w:rsidR="00226649" w:rsidRPr="00226649" w:rsidRDefault="00226649" w:rsidP="00E71FC3">
      <w:pPr>
        <w:pStyle w:val="NoSpacing"/>
      </w:pPr>
      <w:r>
        <w:t>24 September 2019</w:t>
      </w:r>
      <w:bookmarkStart w:id="0" w:name="_GoBack"/>
      <w:bookmarkEnd w:id="0"/>
    </w:p>
    <w:sectPr w:rsidR="00226649" w:rsidRPr="0022664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FA5D7" w14:textId="77777777" w:rsidR="00226649" w:rsidRDefault="00226649" w:rsidP="00E71FC3">
      <w:pPr>
        <w:spacing w:after="0" w:line="240" w:lineRule="auto"/>
      </w:pPr>
      <w:r>
        <w:separator/>
      </w:r>
    </w:p>
  </w:endnote>
  <w:endnote w:type="continuationSeparator" w:id="0">
    <w:p w14:paraId="7289A244" w14:textId="77777777" w:rsidR="00226649" w:rsidRDefault="0022664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6ED7B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72638" w14:textId="77777777" w:rsidR="00226649" w:rsidRDefault="00226649" w:rsidP="00E71FC3">
      <w:pPr>
        <w:spacing w:after="0" w:line="240" w:lineRule="auto"/>
      </w:pPr>
      <w:r>
        <w:separator/>
      </w:r>
    </w:p>
  </w:footnote>
  <w:footnote w:type="continuationSeparator" w:id="0">
    <w:p w14:paraId="5ADF26FD" w14:textId="77777777" w:rsidR="00226649" w:rsidRDefault="0022664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649"/>
    <w:rsid w:val="001A7C09"/>
    <w:rsid w:val="0022664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3E53F"/>
  <w15:chartTrackingRefBased/>
  <w15:docId w15:val="{CA78B338-B0C2-4D9A-B6DF-F65E03665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2019-09-24T17:21:00Z</dcterms:created>
  <dcterms:modified xsi:type="dcterms:W3CDTF">2019-09-24T17:23:00Z</dcterms:modified>
</cp:coreProperties>
</file>